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30327">
        <w:rPr>
          <w:rFonts w:ascii="Arial" w:hAnsi="Arial" w:cs="Arial"/>
          <w:b/>
          <w:caps/>
          <w:sz w:val="28"/>
          <w:szCs w:val="28"/>
        </w:rPr>
        <w:t>12</w:t>
      </w:r>
      <w:r w:rsidR="00405739">
        <w:rPr>
          <w:rFonts w:ascii="Arial" w:hAnsi="Arial" w:cs="Arial"/>
          <w:b/>
          <w:caps/>
          <w:sz w:val="28"/>
          <w:szCs w:val="28"/>
        </w:rPr>
        <w:t>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105EE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B792B" w:rsidP="001861B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Congratula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ções ao </w:t>
            </w:r>
            <w:r w:rsidR="00B046FD">
              <w:rPr>
                <w:rFonts w:ascii="Arial" w:hAnsi="Arial" w:cs="Arial"/>
                <w:sz w:val="20"/>
                <w:szCs w:val="20"/>
              </w:rPr>
              <w:t xml:space="preserve">Evangelista </w:t>
            </w:r>
            <w:proofErr w:type="spellStart"/>
            <w:r w:rsidR="00630327">
              <w:rPr>
                <w:rFonts w:ascii="Arial" w:hAnsi="Arial" w:cs="Arial"/>
                <w:sz w:val="20"/>
                <w:szCs w:val="20"/>
              </w:rPr>
              <w:t>Kesley</w:t>
            </w:r>
            <w:proofErr w:type="spellEnd"/>
            <w:r w:rsidR="00630327">
              <w:rPr>
                <w:rFonts w:ascii="Arial" w:hAnsi="Arial" w:cs="Arial"/>
                <w:sz w:val="20"/>
                <w:szCs w:val="20"/>
              </w:rPr>
              <w:t xml:space="preserve"> Daniel do Prado Costa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861B5">
              <w:rPr>
                <w:rFonts w:ascii="Arial" w:hAnsi="Arial" w:cs="Arial"/>
                <w:sz w:val="20"/>
                <w:szCs w:val="20"/>
              </w:rPr>
              <w:t>d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a Igreja Evangélica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Assembleia de Deus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Ministério de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Madureira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em Jacareí, </w:t>
            </w:r>
            <w:r w:rsidR="00EA0EA5">
              <w:rPr>
                <w:rFonts w:ascii="Arial" w:hAnsi="Arial" w:cs="Arial"/>
                <w:sz w:val="20"/>
                <w:szCs w:val="20"/>
              </w:rPr>
              <w:t xml:space="preserve">pelo </w:t>
            </w:r>
            <w:r w:rsidR="0028463C">
              <w:rPr>
                <w:rFonts w:ascii="Arial" w:hAnsi="Arial" w:cs="Arial"/>
                <w:sz w:val="20"/>
                <w:szCs w:val="20"/>
              </w:rPr>
              <w:t>transcurso d</w:t>
            </w:r>
            <w:r w:rsidR="00244FBB">
              <w:rPr>
                <w:rFonts w:ascii="Arial" w:hAnsi="Arial" w:cs="Arial"/>
                <w:sz w:val="20"/>
                <w:szCs w:val="20"/>
              </w:rPr>
              <w:t>o</w:t>
            </w:r>
            <w:r w:rsidR="00B50482">
              <w:rPr>
                <w:rFonts w:ascii="Arial" w:hAnsi="Arial" w:cs="Arial"/>
                <w:sz w:val="20"/>
                <w:szCs w:val="20"/>
              </w:rPr>
              <w:t xml:space="preserve"> seu aniversário, comemorado </w:t>
            </w:r>
            <w:r w:rsidR="00B14D85">
              <w:rPr>
                <w:rFonts w:ascii="Arial" w:hAnsi="Arial" w:cs="Arial"/>
                <w:sz w:val="20"/>
                <w:szCs w:val="20"/>
              </w:rPr>
              <w:t xml:space="preserve">no dia </w:t>
            </w:r>
            <w:r w:rsidR="001861B5">
              <w:rPr>
                <w:rFonts w:ascii="Arial" w:hAnsi="Arial" w:cs="Arial"/>
                <w:sz w:val="20"/>
                <w:szCs w:val="20"/>
              </w:rPr>
              <w:t>24</w:t>
            </w:r>
            <w:r w:rsidR="00500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27C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A7C37">
              <w:rPr>
                <w:rFonts w:ascii="Arial" w:hAnsi="Arial" w:cs="Arial"/>
                <w:sz w:val="20"/>
                <w:szCs w:val="20"/>
              </w:rPr>
              <w:t>maio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06491C" w:rsidRPr="0006491C">
        <w:rPr>
          <w:rFonts w:ascii="Arial" w:hAnsi="Arial" w:cs="Arial"/>
        </w:rPr>
        <w:t xml:space="preserve">Moção de Congratulações </w:t>
      </w:r>
      <w:r w:rsidR="001861B5" w:rsidRPr="001861B5">
        <w:rPr>
          <w:rFonts w:ascii="Arial" w:hAnsi="Arial" w:cs="Arial"/>
        </w:rPr>
        <w:t xml:space="preserve">Evangelista </w:t>
      </w:r>
      <w:proofErr w:type="spellStart"/>
      <w:r w:rsidR="001861B5" w:rsidRPr="001861B5">
        <w:rPr>
          <w:rFonts w:ascii="Arial" w:hAnsi="Arial" w:cs="Arial"/>
        </w:rPr>
        <w:t>Kesley</w:t>
      </w:r>
      <w:proofErr w:type="spellEnd"/>
      <w:r w:rsidR="001861B5" w:rsidRPr="001861B5">
        <w:rPr>
          <w:rFonts w:ascii="Arial" w:hAnsi="Arial" w:cs="Arial"/>
        </w:rPr>
        <w:t xml:space="preserve"> Daniel do Prado Costa, da Igreja Evangélica</w:t>
      </w:r>
      <w:bookmarkStart w:id="0" w:name="_GoBack"/>
      <w:bookmarkEnd w:id="0"/>
      <w:r w:rsidR="001861B5" w:rsidRPr="001861B5">
        <w:rPr>
          <w:rFonts w:ascii="Arial" w:hAnsi="Arial" w:cs="Arial"/>
        </w:rPr>
        <w:t xml:space="preserve"> Assembleia de Deus Ministério de Madureira em Jacareí, pelo transcurso do seu aniversário, comemorado no dia 24</w:t>
      </w:r>
      <w:r w:rsidR="00281515" w:rsidRPr="00281515">
        <w:rPr>
          <w:rFonts w:ascii="Arial" w:hAnsi="Arial" w:cs="Arial"/>
        </w:rPr>
        <w:t xml:space="preserve"> de maio</w:t>
      </w:r>
      <w:r w:rsidR="00BC6353">
        <w:rPr>
          <w:rFonts w:ascii="Arial" w:hAnsi="Arial" w:cs="Arial"/>
        </w:rPr>
        <w:t>.</w:t>
      </w:r>
    </w:p>
    <w:p w:rsidR="001A38A2" w:rsidRPr="001A38A2" w:rsidRDefault="001A38A2" w:rsidP="001A38A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A38A2">
        <w:rPr>
          <w:rFonts w:ascii="Arial" w:hAnsi="Arial" w:cs="Arial"/>
        </w:rPr>
        <w:t xml:space="preserve">Um </w:t>
      </w:r>
      <w:r w:rsidR="007F2ACA">
        <w:rPr>
          <w:rFonts w:ascii="Arial" w:hAnsi="Arial" w:cs="Arial"/>
        </w:rPr>
        <w:t>j</w:t>
      </w:r>
      <w:r w:rsidRPr="001A38A2">
        <w:rPr>
          <w:rFonts w:ascii="Arial" w:hAnsi="Arial" w:cs="Arial"/>
        </w:rPr>
        <w:t>ovem dedicado ao trabalho ministerial, cheio do Espírito Santo e temente a Deus. Nós estamos em festa, pois temos motivo</w:t>
      </w:r>
      <w:r>
        <w:rPr>
          <w:rFonts w:ascii="Arial" w:hAnsi="Arial" w:cs="Arial"/>
        </w:rPr>
        <w:t>s</w:t>
      </w:r>
      <w:r w:rsidRPr="001A38A2">
        <w:rPr>
          <w:rFonts w:ascii="Arial" w:hAnsi="Arial" w:cs="Arial"/>
        </w:rPr>
        <w:t xml:space="preserve"> para comemorar com muita alegria e agradec</w:t>
      </w:r>
      <w:r w:rsidR="007F2ACA">
        <w:rPr>
          <w:rFonts w:ascii="Arial" w:hAnsi="Arial" w:cs="Arial"/>
        </w:rPr>
        <w:t xml:space="preserve">imentos </w:t>
      </w:r>
      <w:r w:rsidRPr="001A38A2">
        <w:rPr>
          <w:rFonts w:ascii="Arial" w:hAnsi="Arial" w:cs="Arial"/>
        </w:rPr>
        <w:t>a Deus pela sua vida.</w:t>
      </w:r>
    </w:p>
    <w:p w:rsidR="001A38A2" w:rsidRPr="001A38A2" w:rsidRDefault="001A38A2" w:rsidP="001A38A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A38A2">
        <w:rPr>
          <w:rFonts w:ascii="Arial" w:hAnsi="Arial" w:cs="Arial"/>
        </w:rPr>
        <w:t xml:space="preserve">Que Deus continue </w:t>
      </w:r>
      <w:r w:rsidR="007F2ACA">
        <w:rPr>
          <w:rFonts w:ascii="Arial" w:hAnsi="Arial" w:cs="Arial"/>
        </w:rPr>
        <w:t>lhe abençoando e</w:t>
      </w:r>
      <w:r w:rsidRPr="001A38A2">
        <w:rPr>
          <w:rFonts w:ascii="Arial" w:hAnsi="Arial" w:cs="Arial"/>
        </w:rPr>
        <w:t xml:space="preserve"> capacitando</w:t>
      </w:r>
      <w:r w:rsidR="007F2ACA">
        <w:rPr>
          <w:rFonts w:ascii="Arial" w:hAnsi="Arial" w:cs="Arial"/>
        </w:rPr>
        <w:t xml:space="preserve"> e q</w:t>
      </w:r>
      <w:r w:rsidRPr="001A38A2">
        <w:rPr>
          <w:rFonts w:ascii="Arial" w:hAnsi="Arial" w:cs="Arial"/>
        </w:rPr>
        <w:t xml:space="preserve">ue as mais ricas </w:t>
      </w:r>
      <w:r>
        <w:rPr>
          <w:rFonts w:ascii="Arial" w:hAnsi="Arial" w:cs="Arial"/>
        </w:rPr>
        <w:t xml:space="preserve">dádivas </w:t>
      </w:r>
      <w:r w:rsidRPr="001A38A2">
        <w:rPr>
          <w:rFonts w:ascii="Arial" w:hAnsi="Arial" w:cs="Arial"/>
        </w:rPr>
        <w:t>do Senhor cheguem até a sua casa e sua família.</w:t>
      </w:r>
    </w:p>
    <w:p w:rsidR="00506D54" w:rsidRDefault="001A38A2" w:rsidP="001A38A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A38A2">
        <w:rPr>
          <w:rFonts w:ascii="Arial" w:hAnsi="Arial" w:cs="Arial"/>
        </w:rPr>
        <w:t xml:space="preserve">Por fim, registramos o nosso amor em Cristo e desejamos </w:t>
      </w:r>
      <w:r>
        <w:rPr>
          <w:rFonts w:ascii="Arial" w:hAnsi="Arial" w:cs="Arial"/>
        </w:rPr>
        <w:t xml:space="preserve">um </w:t>
      </w:r>
      <w:r w:rsidRPr="001A38A2">
        <w:rPr>
          <w:rFonts w:ascii="Arial" w:hAnsi="Arial" w:cs="Arial"/>
        </w:rPr>
        <w:t>feliz aniversário</w:t>
      </w:r>
      <w:r w:rsidR="00506D54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A75220" w:rsidRDefault="00A7522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C7ED8">
        <w:rPr>
          <w:rFonts w:ascii="Arial" w:hAnsi="Arial" w:cs="Arial"/>
        </w:rPr>
        <w:t>1</w:t>
      </w:r>
      <w:r w:rsidR="00BF17AC">
        <w:rPr>
          <w:rFonts w:ascii="Arial" w:hAnsi="Arial" w:cs="Arial"/>
        </w:rPr>
        <w:t>9</w:t>
      </w:r>
      <w:r w:rsidR="00E85367">
        <w:rPr>
          <w:rFonts w:ascii="Arial" w:hAnsi="Arial" w:cs="Arial"/>
        </w:rPr>
        <w:t xml:space="preserve"> de </w:t>
      </w:r>
      <w:r w:rsidR="00281515">
        <w:rPr>
          <w:rFonts w:ascii="Arial" w:hAnsi="Arial" w:cs="Arial"/>
        </w:rPr>
        <w:t>maio</w:t>
      </w:r>
      <w:r w:rsidR="00553EFB">
        <w:rPr>
          <w:rFonts w:ascii="Arial" w:hAnsi="Arial" w:cs="Arial"/>
        </w:rPr>
        <w:t xml:space="preserve"> </w:t>
      </w:r>
      <w:r w:rsidR="002105EE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3C26" w:rsidRPr="00D63C26" w:rsidRDefault="00D63C26" w:rsidP="00D63C26">
      <w:pPr>
        <w:jc w:val="center"/>
        <w:rPr>
          <w:rFonts w:ascii="Arial" w:eastAsia="Calibri" w:hAnsi="Arial" w:cs="Arial"/>
          <w:b/>
          <w:lang w:eastAsia="en-US"/>
        </w:rPr>
      </w:pPr>
      <w:r w:rsidRPr="00D63C26">
        <w:rPr>
          <w:rFonts w:ascii="Arial" w:eastAsia="Calibri" w:hAnsi="Arial" w:cs="Arial"/>
          <w:b/>
          <w:lang w:eastAsia="en-US"/>
        </w:rPr>
        <w:t>ABNER DE MADUREIRA</w:t>
      </w:r>
    </w:p>
    <w:p w:rsidR="00D63C26" w:rsidRPr="00D63C26" w:rsidRDefault="00D63C26" w:rsidP="00D63C26">
      <w:pPr>
        <w:jc w:val="center"/>
        <w:rPr>
          <w:rFonts w:ascii="Arial" w:eastAsia="Calibri" w:hAnsi="Arial" w:cs="Arial"/>
          <w:lang w:eastAsia="en-US"/>
        </w:rPr>
      </w:pPr>
      <w:r w:rsidRPr="00D63C26">
        <w:rPr>
          <w:rFonts w:ascii="Arial" w:eastAsia="Calibri" w:hAnsi="Arial" w:cs="Arial"/>
          <w:lang w:eastAsia="en-US"/>
        </w:rPr>
        <w:t>Vereador - P</w:t>
      </w:r>
      <w:r w:rsidR="004656E3">
        <w:rPr>
          <w:rFonts w:ascii="Arial" w:eastAsia="Calibri" w:hAnsi="Arial" w:cs="Arial"/>
          <w:lang w:eastAsia="en-US"/>
        </w:rPr>
        <w:t>SDB</w:t>
      </w:r>
    </w:p>
    <w:sectPr w:rsidR="00D63C26" w:rsidRPr="00D63C2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860" w:rsidRDefault="00127860">
      <w:r>
        <w:separator/>
      </w:r>
    </w:p>
  </w:endnote>
  <w:endnote w:type="continuationSeparator" w:id="0">
    <w:p w:rsidR="00127860" w:rsidRDefault="0012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860" w:rsidRDefault="00127860">
      <w:r>
        <w:separator/>
      </w:r>
    </w:p>
  </w:footnote>
  <w:footnote w:type="continuationSeparator" w:id="0">
    <w:p w:rsidR="00127860" w:rsidRDefault="00127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6D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8463C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276"/>
    <w:rsid w:val="000157A9"/>
    <w:rsid w:val="00017453"/>
    <w:rsid w:val="00020CAF"/>
    <w:rsid w:val="00024FD3"/>
    <w:rsid w:val="00056288"/>
    <w:rsid w:val="0006182D"/>
    <w:rsid w:val="0006399C"/>
    <w:rsid w:val="0006491C"/>
    <w:rsid w:val="00065694"/>
    <w:rsid w:val="000665A5"/>
    <w:rsid w:val="0007457D"/>
    <w:rsid w:val="00081C6A"/>
    <w:rsid w:val="00090D24"/>
    <w:rsid w:val="000918CB"/>
    <w:rsid w:val="00094490"/>
    <w:rsid w:val="000958D5"/>
    <w:rsid w:val="00097CAE"/>
    <w:rsid w:val="000B3D08"/>
    <w:rsid w:val="000B670C"/>
    <w:rsid w:val="000B792B"/>
    <w:rsid w:val="000C468F"/>
    <w:rsid w:val="000C7CFC"/>
    <w:rsid w:val="000D17F0"/>
    <w:rsid w:val="000D30AE"/>
    <w:rsid w:val="000E762F"/>
    <w:rsid w:val="000F6251"/>
    <w:rsid w:val="00106E6E"/>
    <w:rsid w:val="00106F15"/>
    <w:rsid w:val="00116081"/>
    <w:rsid w:val="001204C5"/>
    <w:rsid w:val="00122470"/>
    <w:rsid w:val="00127860"/>
    <w:rsid w:val="001321A1"/>
    <w:rsid w:val="001378BE"/>
    <w:rsid w:val="00144FFF"/>
    <w:rsid w:val="0014591F"/>
    <w:rsid w:val="00150EE2"/>
    <w:rsid w:val="00152AEB"/>
    <w:rsid w:val="00172E81"/>
    <w:rsid w:val="00172ED4"/>
    <w:rsid w:val="0017488D"/>
    <w:rsid w:val="00181CD2"/>
    <w:rsid w:val="001820D4"/>
    <w:rsid w:val="001861B5"/>
    <w:rsid w:val="00190491"/>
    <w:rsid w:val="0019257D"/>
    <w:rsid w:val="001A09F2"/>
    <w:rsid w:val="001A119E"/>
    <w:rsid w:val="001A122A"/>
    <w:rsid w:val="001A38A2"/>
    <w:rsid w:val="001A6E23"/>
    <w:rsid w:val="001B0773"/>
    <w:rsid w:val="001C1CDA"/>
    <w:rsid w:val="001E22D5"/>
    <w:rsid w:val="001E4DBB"/>
    <w:rsid w:val="001F13C3"/>
    <w:rsid w:val="001F3A52"/>
    <w:rsid w:val="001F64F3"/>
    <w:rsid w:val="00204ED7"/>
    <w:rsid w:val="002105EE"/>
    <w:rsid w:val="002213FA"/>
    <w:rsid w:val="00227012"/>
    <w:rsid w:val="00227A9B"/>
    <w:rsid w:val="00230859"/>
    <w:rsid w:val="00244FBB"/>
    <w:rsid w:val="00253C82"/>
    <w:rsid w:val="00266838"/>
    <w:rsid w:val="00281515"/>
    <w:rsid w:val="0028463C"/>
    <w:rsid w:val="002A1C7F"/>
    <w:rsid w:val="002A6372"/>
    <w:rsid w:val="002A7434"/>
    <w:rsid w:val="002C4B2B"/>
    <w:rsid w:val="002C5C70"/>
    <w:rsid w:val="002D0A72"/>
    <w:rsid w:val="002D3D9E"/>
    <w:rsid w:val="002F02DB"/>
    <w:rsid w:val="002F1CA2"/>
    <w:rsid w:val="002F5362"/>
    <w:rsid w:val="002F5B26"/>
    <w:rsid w:val="0030168E"/>
    <w:rsid w:val="003017F6"/>
    <w:rsid w:val="00303309"/>
    <w:rsid w:val="0031584B"/>
    <w:rsid w:val="00317C1A"/>
    <w:rsid w:val="00323F0F"/>
    <w:rsid w:val="00332F36"/>
    <w:rsid w:val="00347D5E"/>
    <w:rsid w:val="00380160"/>
    <w:rsid w:val="00381797"/>
    <w:rsid w:val="003848C4"/>
    <w:rsid w:val="003865E7"/>
    <w:rsid w:val="003937E2"/>
    <w:rsid w:val="00394BE8"/>
    <w:rsid w:val="00397FF3"/>
    <w:rsid w:val="003A5F71"/>
    <w:rsid w:val="003A77BE"/>
    <w:rsid w:val="003C7AE8"/>
    <w:rsid w:val="003D3CC2"/>
    <w:rsid w:val="003E0947"/>
    <w:rsid w:val="003E188F"/>
    <w:rsid w:val="003F67F9"/>
    <w:rsid w:val="003F7497"/>
    <w:rsid w:val="003F7F9C"/>
    <w:rsid w:val="00405739"/>
    <w:rsid w:val="00412795"/>
    <w:rsid w:val="00415D49"/>
    <w:rsid w:val="004655DF"/>
    <w:rsid w:val="004656E3"/>
    <w:rsid w:val="00486722"/>
    <w:rsid w:val="00486F2F"/>
    <w:rsid w:val="00487D64"/>
    <w:rsid w:val="00493115"/>
    <w:rsid w:val="004A7FE1"/>
    <w:rsid w:val="004B53F2"/>
    <w:rsid w:val="004B7C7E"/>
    <w:rsid w:val="004C2C30"/>
    <w:rsid w:val="004C6C78"/>
    <w:rsid w:val="004C6DE3"/>
    <w:rsid w:val="004E06ED"/>
    <w:rsid w:val="004E46DA"/>
    <w:rsid w:val="004F2E36"/>
    <w:rsid w:val="004F39E9"/>
    <w:rsid w:val="004F690D"/>
    <w:rsid w:val="004F6A11"/>
    <w:rsid w:val="00500108"/>
    <w:rsid w:val="00505357"/>
    <w:rsid w:val="00505FD8"/>
    <w:rsid w:val="00506D54"/>
    <w:rsid w:val="0051160F"/>
    <w:rsid w:val="0051361C"/>
    <w:rsid w:val="00524669"/>
    <w:rsid w:val="00533862"/>
    <w:rsid w:val="00536AA5"/>
    <w:rsid w:val="00537D3E"/>
    <w:rsid w:val="00553EFB"/>
    <w:rsid w:val="00564368"/>
    <w:rsid w:val="005763BE"/>
    <w:rsid w:val="0058109A"/>
    <w:rsid w:val="005812EA"/>
    <w:rsid w:val="005868AE"/>
    <w:rsid w:val="005A01D0"/>
    <w:rsid w:val="005A03FA"/>
    <w:rsid w:val="005B3D21"/>
    <w:rsid w:val="005C3938"/>
    <w:rsid w:val="005D6108"/>
    <w:rsid w:val="005D702D"/>
    <w:rsid w:val="005E138D"/>
    <w:rsid w:val="005E55F7"/>
    <w:rsid w:val="00606D37"/>
    <w:rsid w:val="00624472"/>
    <w:rsid w:val="00630327"/>
    <w:rsid w:val="006426AE"/>
    <w:rsid w:val="00660E56"/>
    <w:rsid w:val="00674F7D"/>
    <w:rsid w:val="00681021"/>
    <w:rsid w:val="00682E6E"/>
    <w:rsid w:val="006840BF"/>
    <w:rsid w:val="00691CF5"/>
    <w:rsid w:val="0069312F"/>
    <w:rsid w:val="006A370D"/>
    <w:rsid w:val="006A3EED"/>
    <w:rsid w:val="006A7C37"/>
    <w:rsid w:val="006B0B8E"/>
    <w:rsid w:val="006C59BC"/>
    <w:rsid w:val="006D6F7D"/>
    <w:rsid w:val="006E7E66"/>
    <w:rsid w:val="006F4E64"/>
    <w:rsid w:val="006F7A39"/>
    <w:rsid w:val="006F7B0A"/>
    <w:rsid w:val="00715F74"/>
    <w:rsid w:val="00725E66"/>
    <w:rsid w:val="00727CDB"/>
    <w:rsid w:val="0073407F"/>
    <w:rsid w:val="007474B4"/>
    <w:rsid w:val="0075232F"/>
    <w:rsid w:val="007537B0"/>
    <w:rsid w:val="00760557"/>
    <w:rsid w:val="00760758"/>
    <w:rsid w:val="00767CDC"/>
    <w:rsid w:val="00775A1B"/>
    <w:rsid w:val="00781F7A"/>
    <w:rsid w:val="007838DC"/>
    <w:rsid w:val="00790911"/>
    <w:rsid w:val="00794A26"/>
    <w:rsid w:val="007D39FD"/>
    <w:rsid w:val="007E3F69"/>
    <w:rsid w:val="007F2ACA"/>
    <w:rsid w:val="007F479F"/>
    <w:rsid w:val="007F75CA"/>
    <w:rsid w:val="0080197E"/>
    <w:rsid w:val="00820C13"/>
    <w:rsid w:val="00833E7C"/>
    <w:rsid w:val="008427C7"/>
    <w:rsid w:val="008474F2"/>
    <w:rsid w:val="0085067F"/>
    <w:rsid w:val="0086083E"/>
    <w:rsid w:val="00870972"/>
    <w:rsid w:val="00877583"/>
    <w:rsid w:val="00877E50"/>
    <w:rsid w:val="008909A4"/>
    <w:rsid w:val="00894F6A"/>
    <w:rsid w:val="008A0EB2"/>
    <w:rsid w:val="008B3D1D"/>
    <w:rsid w:val="008C33AB"/>
    <w:rsid w:val="008C3BAB"/>
    <w:rsid w:val="008C7ED8"/>
    <w:rsid w:val="008D56B1"/>
    <w:rsid w:val="008E1522"/>
    <w:rsid w:val="00903E62"/>
    <w:rsid w:val="00913B5D"/>
    <w:rsid w:val="00922964"/>
    <w:rsid w:val="009252D5"/>
    <w:rsid w:val="009310A9"/>
    <w:rsid w:val="0093602E"/>
    <w:rsid w:val="009634EC"/>
    <w:rsid w:val="00966F4F"/>
    <w:rsid w:val="009768E6"/>
    <w:rsid w:val="00983485"/>
    <w:rsid w:val="009A00B3"/>
    <w:rsid w:val="009A22E8"/>
    <w:rsid w:val="009A2ABD"/>
    <w:rsid w:val="009B207E"/>
    <w:rsid w:val="009B32F8"/>
    <w:rsid w:val="009D0F6E"/>
    <w:rsid w:val="009D1729"/>
    <w:rsid w:val="009D50D4"/>
    <w:rsid w:val="009D512F"/>
    <w:rsid w:val="009E1F05"/>
    <w:rsid w:val="009E3815"/>
    <w:rsid w:val="009E4173"/>
    <w:rsid w:val="009E6B3F"/>
    <w:rsid w:val="00A06194"/>
    <w:rsid w:val="00A16DC7"/>
    <w:rsid w:val="00A21A8C"/>
    <w:rsid w:val="00A320ED"/>
    <w:rsid w:val="00A349F1"/>
    <w:rsid w:val="00A40433"/>
    <w:rsid w:val="00A46B01"/>
    <w:rsid w:val="00A713C1"/>
    <w:rsid w:val="00A745A9"/>
    <w:rsid w:val="00A75220"/>
    <w:rsid w:val="00A75D58"/>
    <w:rsid w:val="00A91D4F"/>
    <w:rsid w:val="00A92CB9"/>
    <w:rsid w:val="00AB0CBB"/>
    <w:rsid w:val="00AB54BE"/>
    <w:rsid w:val="00AC04C0"/>
    <w:rsid w:val="00AC24F9"/>
    <w:rsid w:val="00AC712C"/>
    <w:rsid w:val="00AD0B4A"/>
    <w:rsid w:val="00AD5CB0"/>
    <w:rsid w:val="00AD6B47"/>
    <w:rsid w:val="00AD7B11"/>
    <w:rsid w:val="00B046FD"/>
    <w:rsid w:val="00B07BD4"/>
    <w:rsid w:val="00B10E9F"/>
    <w:rsid w:val="00B12969"/>
    <w:rsid w:val="00B14D85"/>
    <w:rsid w:val="00B251B3"/>
    <w:rsid w:val="00B41C09"/>
    <w:rsid w:val="00B50482"/>
    <w:rsid w:val="00B53B24"/>
    <w:rsid w:val="00B57E0F"/>
    <w:rsid w:val="00B64180"/>
    <w:rsid w:val="00B66115"/>
    <w:rsid w:val="00B75CEF"/>
    <w:rsid w:val="00B83F8B"/>
    <w:rsid w:val="00B9196D"/>
    <w:rsid w:val="00B92430"/>
    <w:rsid w:val="00B952EE"/>
    <w:rsid w:val="00BA1565"/>
    <w:rsid w:val="00BA6306"/>
    <w:rsid w:val="00BB33F9"/>
    <w:rsid w:val="00BB3F3E"/>
    <w:rsid w:val="00BB678A"/>
    <w:rsid w:val="00BB7234"/>
    <w:rsid w:val="00BC10F5"/>
    <w:rsid w:val="00BC130B"/>
    <w:rsid w:val="00BC44DF"/>
    <w:rsid w:val="00BC6353"/>
    <w:rsid w:val="00BD1F36"/>
    <w:rsid w:val="00BD3C47"/>
    <w:rsid w:val="00BE1B39"/>
    <w:rsid w:val="00BF17AC"/>
    <w:rsid w:val="00BF1D2C"/>
    <w:rsid w:val="00BF3B1F"/>
    <w:rsid w:val="00BF791A"/>
    <w:rsid w:val="00C06926"/>
    <w:rsid w:val="00C06BEA"/>
    <w:rsid w:val="00C12B7B"/>
    <w:rsid w:val="00C141B1"/>
    <w:rsid w:val="00C23B44"/>
    <w:rsid w:val="00C36E68"/>
    <w:rsid w:val="00C41359"/>
    <w:rsid w:val="00C42806"/>
    <w:rsid w:val="00C42A6F"/>
    <w:rsid w:val="00C431AD"/>
    <w:rsid w:val="00C44D39"/>
    <w:rsid w:val="00C45509"/>
    <w:rsid w:val="00C56F0B"/>
    <w:rsid w:val="00C57A99"/>
    <w:rsid w:val="00C61805"/>
    <w:rsid w:val="00C71D34"/>
    <w:rsid w:val="00C76263"/>
    <w:rsid w:val="00CA0F4F"/>
    <w:rsid w:val="00CA759E"/>
    <w:rsid w:val="00CB2BAB"/>
    <w:rsid w:val="00CC1BEF"/>
    <w:rsid w:val="00CD3E6E"/>
    <w:rsid w:val="00CE480A"/>
    <w:rsid w:val="00CF31DE"/>
    <w:rsid w:val="00D148A1"/>
    <w:rsid w:val="00D14EB1"/>
    <w:rsid w:val="00D16CA1"/>
    <w:rsid w:val="00D2072E"/>
    <w:rsid w:val="00D233C7"/>
    <w:rsid w:val="00D33D87"/>
    <w:rsid w:val="00D35DB8"/>
    <w:rsid w:val="00D42AA0"/>
    <w:rsid w:val="00D45D84"/>
    <w:rsid w:val="00D460C5"/>
    <w:rsid w:val="00D473D0"/>
    <w:rsid w:val="00D507D5"/>
    <w:rsid w:val="00D5129B"/>
    <w:rsid w:val="00D5430F"/>
    <w:rsid w:val="00D564F1"/>
    <w:rsid w:val="00D63C26"/>
    <w:rsid w:val="00D64FBD"/>
    <w:rsid w:val="00D667C9"/>
    <w:rsid w:val="00D66C02"/>
    <w:rsid w:val="00D66F53"/>
    <w:rsid w:val="00D70009"/>
    <w:rsid w:val="00D8365B"/>
    <w:rsid w:val="00D94B39"/>
    <w:rsid w:val="00D9542E"/>
    <w:rsid w:val="00DA3C86"/>
    <w:rsid w:val="00DB23BA"/>
    <w:rsid w:val="00DB23E5"/>
    <w:rsid w:val="00DB48F6"/>
    <w:rsid w:val="00DC0D4D"/>
    <w:rsid w:val="00DE50DD"/>
    <w:rsid w:val="00E0249F"/>
    <w:rsid w:val="00E0424E"/>
    <w:rsid w:val="00E0614C"/>
    <w:rsid w:val="00E07978"/>
    <w:rsid w:val="00E11F92"/>
    <w:rsid w:val="00E14F37"/>
    <w:rsid w:val="00E23188"/>
    <w:rsid w:val="00E27B3F"/>
    <w:rsid w:val="00E3022D"/>
    <w:rsid w:val="00E449E4"/>
    <w:rsid w:val="00E5733E"/>
    <w:rsid w:val="00E66CFD"/>
    <w:rsid w:val="00E721EC"/>
    <w:rsid w:val="00E85367"/>
    <w:rsid w:val="00E86601"/>
    <w:rsid w:val="00E86C30"/>
    <w:rsid w:val="00E90791"/>
    <w:rsid w:val="00E90C30"/>
    <w:rsid w:val="00E92999"/>
    <w:rsid w:val="00EA0EA5"/>
    <w:rsid w:val="00EB04D6"/>
    <w:rsid w:val="00EB78D2"/>
    <w:rsid w:val="00ED1A6D"/>
    <w:rsid w:val="00ED2065"/>
    <w:rsid w:val="00EF0C01"/>
    <w:rsid w:val="00F02D3D"/>
    <w:rsid w:val="00F217B1"/>
    <w:rsid w:val="00F27895"/>
    <w:rsid w:val="00F3781D"/>
    <w:rsid w:val="00F420E5"/>
    <w:rsid w:val="00F5150F"/>
    <w:rsid w:val="00F65C85"/>
    <w:rsid w:val="00F73DA3"/>
    <w:rsid w:val="00F755FD"/>
    <w:rsid w:val="00F7560C"/>
    <w:rsid w:val="00F86C31"/>
    <w:rsid w:val="00F9223D"/>
    <w:rsid w:val="00FA2364"/>
    <w:rsid w:val="00FA3CFC"/>
    <w:rsid w:val="00FA7A28"/>
    <w:rsid w:val="00FB00FA"/>
    <w:rsid w:val="00FC1C13"/>
    <w:rsid w:val="00FC7B8C"/>
    <w:rsid w:val="00FD4F61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F2507-9D67-4F25-A0AC-DA67A677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11</cp:revision>
  <cp:lastPrinted>2020-11-10T11:41:00Z</cp:lastPrinted>
  <dcterms:created xsi:type="dcterms:W3CDTF">2021-05-17T17:43:00Z</dcterms:created>
  <dcterms:modified xsi:type="dcterms:W3CDTF">2021-05-17T17:52:00Z</dcterms:modified>
</cp:coreProperties>
</file>